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3066" w14:textId="23E06CF1" w:rsidR="00BA00AB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ULFE</w:t>
      </w:r>
      <w:r>
        <w:rPr>
          <w:rFonts w:ascii="Times New Roman" w:hAnsi="Times New Roman" w:cs="Times New Roman"/>
          <w:sz w:val="24"/>
          <w:szCs w:val="24"/>
        </w:rPr>
        <w:t xml:space="preserve">        (fl.1484-5)</w:t>
      </w:r>
    </w:p>
    <w:p w14:paraId="73C01B1C" w14:textId="0B9D6064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F878AC9" w14:textId="7DE40C2B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3D4F1" w14:textId="7DFCFD2F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9F9E5" w14:textId="7195936E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  <w:t xml:space="preserve">B.A.      </w:t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</w:t>
      </w:r>
      <w:r>
        <w:rPr>
          <w:rFonts w:ascii="Times New Roman" w:hAnsi="Times New Roman" w:cs="Times New Roman"/>
          <w:sz w:val="24"/>
          <w:szCs w:val="24"/>
        </w:rPr>
        <w:t>88)</w:t>
      </w:r>
    </w:p>
    <w:p w14:paraId="1245DF45" w14:textId="1D931ABB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754868" w14:textId="41679AC4" w:rsid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93B01" w14:textId="281B8A8E" w:rsidR="00B13ACD" w:rsidRPr="00B13ACD" w:rsidRDefault="00B13A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2021</w:t>
      </w:r>
    </w:p>
    <w:sectPr w:rsidR="00B13ACD" w:rsidRPr="00B13A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349A" w14:textId="77777777" w:rsidR="00B13ACD" w:rsidRDefault="00B13ACD" w:rsidP="009139A6">
      <w:r>
        <w:separator/>
      </w:r>
    </w:p>
  </w:endnote>
  <w:endnote w:type="continuationSeparator" w:id="0">
    <w:p w14:paraId="04A93B1C" w14:textId="77777777" w:rsidR="00B13ACD" w:rsidRDefault="00B13A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81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53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7E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B694F" w14:textId="77777777" w:rsidR="00B13ACD" w:rsidRDefault="00B13ACD" w:rsidP="009139A6">
      <w:r>
        <w:separator/>
      </w:r>
    </w:p>
  </w:footnote>
  <w:footnote w:type="continuationSeparator" w:id="0">
    <w:p w14:paraId="2051625C" w14:textId="77777777" w:rsidR="00B13ACD" w:rsidRDefault="00B13A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BC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8A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A7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ACD"/>
    <w:rsid w:val="000666E0"/>
    <w:rsid w:val="002510B7"/>
    <w:rsid w:val="005C130B"/>
    <w:rsid w:val="00826F5C"/>
    <w:rsid w:val="009139A6"/>
    <w:rsid w:val="009448BB"/>
    <w:rsid w:val="00A3176C"/>
    <w:rsid w:val="00AE65F8"/>
    <w:rsid w:val="00B13AC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0033"/>
  <w15:chartTrackingRefBased/>
  <w15:docId w15:val="{B006947D-C409-48CE-BEAF-44638738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2021-12-08T20:05:00Z</dcterms:created>
  <dcterms:modified xsi:type="dcterms:W3CDTF">2021-12-08T20:06:00Z</dcterms:modified>
</cp:coreProperties>
</file>